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80" w:rsidRDefault="00F34180" w:rsidP="0064582E">
      <w:pPr>
        <w:jc w:val="right"/>
        <w:rPr>
          <w:sz w:val="28"/>
          <w:szCs w:val="28"/>
        </w:rPr>
      </w:pPr>
    </w:p>
    <w:p w:rsidR="00F34180" w:rsidRPr="00434543" w:rsidRDefault="00F34180" w:rsidP="0064582E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44211821" r:id="rId5"/>
        </w:object>
      </w:r>
    </w:p>
    <w:p w:rsidR="00F34180" w:rsidRPr="00434543" w:rsidRDefault="00F34180" w:rsidP="0064582E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F34180" w:rsidRPr="00434543" w:rsidRDefault="00F34180" w:rsidP="0064582E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F34180" w:rsidRPr="00434543" w:rsidRDefault="00F34180" w:rsidP="0064582E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F34180" w:rsidRPr="00434543" w:rsidRDefault="00F34180" w:rsidP="0064582E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F34180" w:rsidRPr="00434543" w:rsidRDefault="00F34180" w:rsidP="0064582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F34180" w:rsidRPr="00434543" w:rsidRDefault="00F34180" w:rsidP="0064582E">
      <w:pPr>
        <w:jc w:val="center"/>
        <w:rPr>
          <w:b/>
          <w:i/>
          <w:sz w:val="28"/>
          <w:szCs w:val="28"/>
          <w:u w:val="single"/>
        </w:rPr>
      </w:pPr>
    </w:p>
    <w:p w:rsidR="00F34180" w:rsidRDefault="00F34180" w:rsidP="0064582E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F34180" w:rsidRPr="002F7D73" w:rsidRDefault="00F34180" w:rsidP="002F7D73"/>
    <w:p w:rsidR="00F34180" w:rsidRPr="00434543" w:rsidRDefault="00F34180" w:rsidP="002F7D73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27</w:t>
      </w:r>
      <w:r w:rsidRPr="00434543">
        <w:rPr>
          <w:sz w:val="28"/>
          <w:szCs w:val="28"/>
          <w:u w:val="single"/>
        </w:rPr>
        <w:t xml:space="preserve"> </w:t>
      </w:r>
    </w:p>
    <w:p w:rsidR="00F34180" w:rsidRDefault="00F34180" w:rsidP="0064582E">
      <w:pPr>
        <w:jc w:val="both"/>
      </w:pPr>
    </w:p>
    <w:p w:rsidR="00F34180" w:rsidRPr="0064582E" w:rsidRDefault="00F3418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Про  уточнений  перелік   об’єктів</w:t>
      </w:r>
    </w:p>
    <w:p w:rsidR="00F34180" w:rsidRPr="0064582E" w:rsidRDefault="00F3418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спільної власності територіальних</w:t>
      </w:r>
    </w:p>
    <w:p w:rsidR="00F34180" w:rsidRPr="0064582E" w:rsidRDefault="00F3418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громад сіл та міста Пологівського</w:t>
      </w:r>
    </w:p>
    <w:p w:rsidR="00F34180" w:rsidRPr="0064582E" w:rsidRDefault="00F34180" w:rsidP="0064582E">
      <w:pPr>
        <w:spacing w:line="240" w:lineRule="exact"/>
        <w:rPr>
          <w:sz w:val="28"/>
          <w:szCs w:val="28"/>
        </w:rPr>
      </w:pPr>
      <w:r w:rsidRPr="0064582E">
        <w:rPr>
          <w:sz w:val="28"/>
          <w:szCs w:val="28"/>
        </w:rPr>
        <w:t>району</w:t>
      </w:r>
    </w:p>
    <w:p w:rsidR="00F34180" w:rsidRPr="0064582E" w:rsidRDefault="00F34180" w:rsidP="0064582E">
      <w:pPr>
        <w:rPr>
          <w:sz w:val="28"/>
          <w:szCs w:val="28"/>
        </w:rPr>
      </w:pPr>
    </w:p>
    <w:p w:rsidR="00F34180" w:rsidRPr="0064582E" w:rsidRDefault="00F34180" w:rsidP="0064582E">
      <w:pPr>
        <w:rPr>
          <w:sz w:val="28"/>
          <w:szCs w:val="28"/>
        </w:rPr>
      </w:pPr>
      <w:r w:rsidRPr="0064582E">
        <w:rPr>
          <w:sz w:val="28"/>
          <w:szCs w:val="28"/>
        </w:rPr>
        <w:tab/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  <w:t>З метою уточнення переліку підприємств, установ, організацій, інших об’єктів, які є спільною власністю територіальних громад сіл та міста Пологівського району та перебувають в управлінні Пологівської районної ради, керуючись ст. 43, 60 та п. 10 прикінцевих та перехідних положень Закону України «Про місцеве самоврядування в Україні», Пологівська районна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Запорізької області</w:t>
      </w:r>
      <w:r w:rsidRPr="0064582E">
        <w:rPr>
          <w:sz w:val="28"/>
          <w:szCs w:val="28"/>
        </w:rPr>
        <w:t xml:space="preserve"> в и р і ш и л а : 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ind w:firstLine="705"/>
        <w:jc w:val="both"/>
        <w:rPr>
          <w:sz w:val="28"/>
          <w:szCs w:val="28"/>
        </w:rPr>
      </w:pPr>
      <w:r w:rsidRPr="0064582E">
        <w:rPr>
          <w:sz w:val="28"/>
          <w:szCs w:val="28"/>
        </w:rPr>
        <w:t>1. Затвердити уточнений перелік об’єктів, що є спільною власністю територіальних громад сіл та міста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F34180" w:rsidRPr="0064582E" w:rsidRDefault="00F34180" w:rsidP="0064582E">
      <w:pPr>
        <w:ind w:firstLine="705"/>
        <w:jc w:val="both"/>
        <w:rPr>
          <w:sz w:val="28"/>
          <w:szCs w:val="28"/>
        </w:rPr>
      </w:pPr>
    </w:p>
    <w:p w:rsidR="00F34180" w:rsidRDefault="00F34180" w:rsidP="00EE0A5B">
      <w:pPr>
        <w:ind w:firstLine="705"/>
        <w:jc w:val="both"/>
      </w:pPr>
      <w:r w:rsidRPr="0064582E">
        <w:rPr>
          <w:sz w:val="28"/>
          <w:szCs w:val="28"/>
        </w:rPr>
        <w:t>2. Вважати таким, що втратило чинність рішення Пологівської районної ради від</w:t>
      </w:r>
      <w:r>
        <w:rPr>
          <w:sz w:val="28"/>
          <w:szCs w:val="28"/>
        </w:rPr>
        <w:t xml:space="preserve"> 21.12.2018 року № 17 «</w:t>
      </w:r>
      <w:r w:rsidRPr="0064582E">
        <w:rPr>
          <w:sz w:val="28"/>
          <w:szCs w:val="28"/>
        </w:rPr>
        <w:t>Про  уточнений  перелік   об’єктів</w:t>
      </w:r>
      <w:r>
        <w:rPr>
          <w:sz w:val="28"/>
          <w:szCs w:val="28"/>
        </w:rPr>
        <w:t xml:space="preserve"> спільної </w:t>
      </w:r>
      <w:r w:rsidRPr="0064582E">
        <w:rPr>
          <w:sz w:val="28"/>
          <w:szCs w:val="28"/>
        </w:rPr>
        <w:t>власності територіальних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громад сіл та міста Пологівського</w:t>
      </w:r>
      <w:r>
        <w:rPr>
          <w:sz w:val="28"/>
          <w:szCs w:val="28"/>
        </w:rPr>
        <w:t xml:space="preserve"> </w:t>
      </w:r>
      <w:r w:rsidRPr="0064582E">
        <w:rPr>
          <w:sz w:val="28"/>
          <w:szCs w:val="28"/>
        </w:rPr>
        <w:t>району</w:t>
      </w:r>
      <w:r>
        <w:t>».</w:t>
      </w:r>
    </w:p>
    <w:p w:rsidR="00F34180" w:rsidRPr="0064582E" w:rsidRDefault="00F34180" w:rsidP="00090F0D">
      <w:pPr>
        <w:spacing w:line="240" w:lineRule="exact"/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 </w:t>
      </w:r>
    </w:p>
    <w:p w:rsidR="00F34180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Голова ради                                                                                       О.П. Покутній </w:t>
      </w:r>
    </w:p>
    <w:p w:rsidR="00F34180" w:rsidRDefault="00F34180" w:rsidP="0064582E">
      <w:pPr>
        <w:jc w:val="both"/>
        <w:rPr>
          <w:sz w:val="28"/>
          <w:szCs w:val="28"/>
        </w:rPr>
      </w:pPr>
    </w:p>
    <w:p w:rsidR="00F34180" w:rsidRDefault="00F34180" w:rsidP="0064582E">
      <w:pPr>
        <w:jc w:val="both"/>
        <w:rPr>
          <w:sz w:val="28"/>
          <w:szCs w:val="28"/>
        </w:rPr>
      </w:pPr>
    </w:p>
    <w:p w:rsidR="00F34180" w:rsidRDefault="00F34180" w:rsidP="00090F0D">
      <w:pPr>
        <w:spacing w:line="240" w:lineRule="exact"/>
        <w:jc w:val="both"/>
        <w:rPr>
          <w:sz w:val="22"/>
          <w:szCs w:val="22"/>
        </w:rPr>
      </w:pPr>
    </w:p>
    <w:p w:rsidR="00F34180" w:rsidRDefault="00F34180" w:rsidP="00090F0D">
      <w:pPr>
        <w:spacing w:line="240" w:lineRule="exact"/>
        <w:jc w:val="both"/>
        <w:rPr>
          <w:sz w:val="22"/>
          <w:szCs w:val="22"/>
        </w:rPr>
      </w:pPr>
    </w:p>
    <w:p w:rsidR="00F34180" w:rsidRDefault="00F34180" w:rsidP="00090F0D">
      <w:pPr>
        <w:spacing w:line="240" w:lineRule="exact"/>
        <w:jc w:val="both"/>
        <w:rPr>
          <w:sz w:val="22"/>
          <w:szCs w:val="22"/>
        </w:rPr>
      </w:pPr>
    </w:p>
    <w:p w:rsidR="00F34180" w:rsidRDefault="00F34180" w:rsidP="00090F0D">
      <w:pPr>
        <w:spacing w:line="240" w:lineRule="exact"/>
        <w:jc w:val="both"/>
        <w:rPr>
          <w:sz w:val="22"/>
          <w:szCs w:val="22"/>
        </w:rPr>
      </w:pPr>
    </w:p>
    <w:p w:rsidR="00F34180" w:rsidRDefault="00F34180" w:rsidP="00090F0D">
      <w:pPr>
        <w:spacing w:line="240" w:lineRule="exact"/>
        <w:jc w:val="both"/>
        <w:rPr>
          <w:sz w:val="22"/>
          <w:szCs w:val="22"/>
        </w:rPr>
      </w:pPr>
    </w:p>
    <w:p w:rsidR="00F34180" w:rsidRPr="00090F0D" w:rsidRDefault="00F34180" w:rsidP="00090F0D">
      <w:pPr>
        <w:spacing w:line="240" w:lineRule="exact"/>
        <w:jc w:val="both"/>
        <w:rPr>
          <w:sz w:val="22"/>
          <w:szCs w:val="22"/>
        </w:rPr>
      </w:pP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 xml:space="preserve">                                                                                                  Додаток 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  <w:t>до рішення  районної ради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 w:rsidRPr="0064582E">
        <w:rPr>
          <w:sz w:val="28"/>
          <w:szCs w:val="28"/>
        </w:rPr>
        <w:tab/>
      </w:r>
      <w:r>
        <w:rPr>
          <w:sz w:val="28"/>
          <w:szCs w:val="28"/>
        </w:rPr>
        <w:t>від ________ 2020</w:t>
      </w:r>
      <w:r w:rsidRPr="0064582E">
        <w:rPr>
          <w:sz w:val="28"/>
          <w:szCs w:val="28"/>
        </w:rPr>
        <w:t xml:space="preserve"> р. № ___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jc w:val="both"/>
        <w:rPr>
          <w:b/>
          <w:sz w:val="28"/>
          <w:szCs w:val="28"/>
        </w:rPr>
      </w:pPr>
    </w:p>
    <w:p w:rsidR="00F34180" w:rsidRPr="0064582E" w:rsidRDefault="00F34180" w:rsidP="0064582E">
      <w:pPr>
        <w:jc w:val="center"/>
        <w:rPr>
          <w:b/>
          <w:bCs/>
          <w:sz w:val="28"/>
          <w:szCs w:val="28"/>
        </w:rPr>
      </w:pPr>
      <w:r w:rsidRPr="0064582E">
        <w:rPr>
          <w:b/>
          <w:bCs/>
          <w:sz w:val="28"/>
          <w:szCs w:val="28"/>
        </w:rPr>
        <w:t xml:space="preserve">П Е Р Е Л І К </w:t>
      </w:r>
    </w:p>
    <w:p w:rsidR="00F34180" w:rsidRPr="0064582E" w:rsidRDefault="00F34180" w:rsidP="0064582E">
      <w:pPr>
        <w:jc w:val="center"/>
        <w:rPr>
          <w:b/>
          <w:bCs/>
          <w:sz w:val="28"/>
          <w:szCs w:val="28"/>
        </w:rPr>
      </w:pPr>
      <w:r w:rsidRPr="0064582E">
        <w:rPr>
          <w:b/>
          <w:bCs/>
          <w:sz w:val="28"/>
          <w:szCs w:val="28"/>
        </w:rPr>
        <w:t xml:space="preserve">об’єктів спільної власності територіальних громад сіл та міста </w:t>
      </w:r>
    </w:p>
    <w:p w:rsidR="00F34180" w:rsidRPr="0064582E" w:rsidRDefault="00F34180" w:rsidP="0064582E">
      <w:pPr>
        <w:jc w:val="center"/>
        <w:rPr>
          <w:b/>
          <w:bCs/>
          <w:sz w:val="28"/>
          <w:szCs w:val="28"/>
        </w:rPr>
      </w:pPr>
      <w:r w:rsidRPr="0064582E">
        <w:rPr>
          <w:b/>
          <w:bCs/>
          <w:sz w:val="28"/>
          <w:szCs w:val="28"/>
        </w:rPr>
        <w:t>Пологівського району</w:t>
      </w:r>
    </w:p>
    <w:p w:rsidR="00F34180" w:rsidRPr="0064582E" w:rsidRDefault="00F34180" w:rsidP="0064582E">
      <w:pPr>
        <w:jc w:val="center"/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Комунальні підприємства</w:t>
      </w: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F34180" w:rsidRPr="00A14888" w:rsidRDefault="00F34180" w:rsidP="0064582E">
      <w:pPr>
        <w:pStyle w:val="BodyText"/>
        <w:ind w:firstLine="708"/>
        <w:rPr>
          <w:i/>
          <w:sz w:val="28"/>
          <w:szCs w:val="28"/>
        </w:rPr>
      </w:pPr>
      <w:r>
        <w:rPr>
          <w:sz w:val="28"/>
          <w:szCs w:val="28"/>
        </w:rPr>
        <w:t>1</w:t>
      </w:r>
      <w:r w:rsidRPr="0064582E">
        <w:rPr>
          <w:sz w:val="28"/>
          <w:szCs w:val="28"/>
        </w:rPr>
        <w:t xml:space="preserve">. Комунальне підприємство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>Центральна районна аптека № 39</w:t>
      </w:r>
      <w:r>
        <w:rPr>
          <w:sz w:val="28"/>
          <w:szCs w:val="28"/>
        </w:rPr>
        <w:t>»</w:t>
      </w:r>
      <w:r w:rsidRPr="0064582E">
        <w:rPr>
          <w:sz w:val="28"/>
          <w:szCs w:val="28"/>
        </w:rPr>
        <w:t xml:space="preserve">                                                               По</w:t>
      </w:r>
      <w:r>
        <w:rPr>
          <w:sz w:val="28"/>
          <w:szCs w:val="28"/>
        </w:rPr>
        <w:t>логівської районної ради  (70608</w:t>
      </w:r>
      <w:r w:rsidRPr="0064582E">
        <w:rPr>
          <w:sz w:val="28"/>
          <w:szCs w:val="28"/>
        </w:rPr>
        <w:t>, м. Пологи, пров. Станційний, 17).</w:t>
      </w:r>
      <w:r>
        <w:rPr>
          <w:sz w:val="28"/>
          <w:szCs w:val="28"/>
        </w:rPr>
        <w:t xml:space="preserve">                   </w:t>
      </w:r>
      <w:r w:rsidRPr="00A14888">
        <w:rPr>
          <w:i/>
          <w:sz w:val="28"/>
          <w:szCs w:val="28"/>
        </w:rPr>
        <w:t>( у стадії припинення шляхом ліквідації)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4582E">
        <w:rPr>
          <w:sz w:val="28"/>
          <w:szCs w:val="28"/>
        </w:rPr>
        <w:t xml:space="preserve">. Комунальне підприємство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>Пологівська друкарня</w:t>
      </w:r>
      <w:r>
        <w:rPr>
          <w:sz w:val="28"/>
          <w:szCs w:val="28"/>
        </w:rPr>
        <w:t>»</w:t>
      </w:r>
      <w:r w:rsidRPr="0064582E">
        <w:rPr>
          <w:sz w:val="28"/>
          <w:szCs w:val="28"/>
        </w:rPr>
        <w:t xml:space="preserve"> Пологівської районної ради Запорізької області</w:t>
      </w:r>
      <w:r w:rsidRPr="0064582E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(70608</w:t>
      </w:r>
      <w:r w:rsidRPr="0064582E">
        <w:rPr>
          <w:sz w:val="28"/>
          <w:szCs w:val="28"/>
        </w:rPr>
        <w:t>, м. Пологи, вул. Єдності, 38).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Засоби масової інформації</w:t>
      </w: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F34180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4582E">
        <w:rPr>
          <w:sz w:val="28"/>
          <w:szCs w:val="28"/>
        </w:rPr>
        <w:t xml:space="preserve">. Комунальне підприємство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>Пологівське радіомовлення</w:t>
      </w:r>
      <w:r>
        <w:rPr>
          <w:sz w:val="28"/>
          <w:szCs w:val="28"/>
        </w:rPr>
        <w:t>»</w:t>
      </w:r>
      <w:r w:rsidRPr="0064582E">
        <w:rPr>
          <w:sz w:val="28"/>
          <w:szCs w:val="28"/>
        </w:rPr>
        <w:t xml:space="preserve"> Пологівської районної </w:t>
      </w:r>
      <w:r>
        <w:rPr>
          <w:sz w:val="28"/>
          <w:szCs w:val="28"/>
        </w:rPr>
        <w:t>ради Запорізької області (70608</w:t>
      </w:r>
      <w:r w:rsidRPr="0064582E">
        <w:rPr>
          <w:sz w:val="28"/>
          <w:szCs w:val="28"/>
        </w:rPr>
        <w:t>, м. Пологи, вул. Єдності,  38)</w:t>
      </w:r>
      <w:r>
        <w:rPr>
          <w:sz w:val="28"/>
          <w:szCs w:val="28"/>
        </w:rPr>
        <w:t xml:space="preserve">. </w:t>
      </w:r>
    </w:p>
    <w:p w:rsidR="00F34180" w:rsidRPr="00A14888" w:rsidRDefault="00F34180" w:rsidP="000065B3">
      <w:pPr>
        <w:jc w:val="both"/>
        <w:rPr>
          <w:i/>
          <w:sz w:val="28"/>
          <w:szCs w:val="28"/>
        </w:rPr>
      </w:pPr>
      <w:r w:rsidRPr="00A14888">
        <w:rPr>
          <w:i/>
          <w:sz w:val="28"/>
          <w:szCs w:val="28"/>
        </w:rPr>
        <w:t xml:space="preserve">(у стадії припинення шляхом ліквідації) </w:t>
      </w:r>
    </w:p>
    <w:p w:rsidR="00F34180" w:rsidRPr="0064582E" w:rsidRDefault="00F34180" w:rsidP="0064582E">
      <w:pPr>
        <w:ind w:firstLine="708"/>
        <w:jc w:val="both"/>
        <w:rPr>
          <w:color w:val="FF0000"/>
          <w:sz w:val="28"/>
          <w:szCs w:val="28"/>
        </w:rPr>
      </w:pP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Охорона здоров’</w:t>
      </w:r>
      <w:r>
        <w:rPr>
          <w:b/>
          <w:bCs/>
          <w:i/>
          <w:iCs/>
          <w:sz w:val="28"/>
          <w:szCs w:val="28"/>
          <w:u w:val="single"/>
        </w:rPr>
        <w:t xml:space="preserve">я </w:t>
      </w:r>
    </w:p>
    <w:p w:rsidR="00F34180" w:rsidRPr="0064582E" w:rsidRDefault="00F34180" w:rsidP="0064582E">
      <w:pPr>
        <w:jc w:val="center"/>
        <w:rPr>
          <w:b/>
          <w:bCs/>
          <w:i/>
          <w:iCs/>
          <w:color w:val="FF0000"/>
          <w:sz w:val="28"/>
          <w:szCs w:val="28"/>
          <w:u w:val="single"/>
        </w:rPr>
      </w:pP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Комунальне некомерційне підприємство</w:t>
      </w:r>
      <w:r w:rsidRPr="0064582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 xml:space="preserve">Пологівська </w:t>
      </w:r>
      <w:r>
        <w:rPr>
          <w:sz w:val="28"/>
          <w:szCs w:val="28"/>
        </w:rPr>
        <w:t xml:space="preserve">багатопрофільна </w:t>
      </w:r>
      <w:r w:rsidRPr="0064582E">
        <w:rPr>
          <w:sz w:val="28"/>
          <w:szCs w:val="28"/>
        </w:rPr>
        <w:t xml:space="preserve"> лікарня</w:t>
      </w:r>
      <w:r>
        <w:rPr>
          <w:sz w:val="28"/>
          <w:szCs w:val="28"/>
        </w:rPr>
        <w:t xml:space="preserve"> інтенсивного лікування»</w:t>
      </w:r>
      <w:r w:rsidRPr="0064582E">
        <w:rPr>
          <w:sz w:val="28"/>
          <w:szCs w:val="28"/>
        </w:rPr>
        <w:t xml:space="preserve">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>(70608</w:t>
      </w:r>
      <w:r w:rsidRPr="0064582E">
        <w:rPr>
          <w:sz w:val="28"/>
          <w:szCs w:val="28"/>
        </w:rPr>
        <w:t>, м. Пологи, вул. імені Героя України Сацького В.А., 6/І.Чеберка, 90 ).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 xml:space="preserve">Загальноосвітні  навчальні заклади 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4582E">
        <w:rPr>
          <w:sz w:val="28"/>
          <w:szCs w:val="28"/>
        </w:rPr>
        <w:t xml:space="preserve">. Комунальна установа «Вербівська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color w:val="000000"/>
          <w:sz w:val="28"/>
          <w:szCs w:val="28"/>
        </w:rPr>
      </w:pPr>
      <w:r w:rsidRPr="0064582E">
        <w:rPr>
          <w:color w:val="000000"/>
          <w:sz w:val="28"/>
          <w:szCs w:val="28"/>
        </w:rPr>
        <w:t>(70633, Пологівський район, с. Вербове, вул. Миру, 155).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64582E">
        <w:rPr>
          <w:color w:val="000000"/>
          <w:sz w:val="28"/>
          <w:szCs w:val="28"/>
        </w:rPr>
        <w:t xml:space="preserve">. </w:t>
      </w:r>
      <w:r w:rsidRPr="0064582E">
        <w:rPr>
          <w:sz w:val="28"/>
          <w:szCs w:val="28"/>
        </w:rPr>
        <w:t>Комунальна установа «</w:t>
      </w:r>
      <w:r w:rsidRPr="0064582E">
        <w:rPr>
          <w:color w:val="000000"/>
          <w:sz w:val="28"/>
          <w:szCs w:val="28"/>
        </w:rPr>
        <w:t xml:space="preserve">Григорівська </w:t>
      </w:r>
      <w:r w:rsidRPr="0064582E">
        <w:rPr>
          <w:sz w:val="28"/>
          <w:szCs w:val="28"/>
        </w:rPr>
        <w:t xml:space="preserve">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( 70661, Пологівський район, с. Григорівка, вул. Миру 44-а 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4582E">
        <w:rPr>
          <w:sz w:val="28"/>
          <w:szCs w:val="28"/>
        </w:rPr>
        <w:t xml:space="preserve">. Комунальна установа «Костянтинівська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(70618, Пологівський район с. Костянтинівка, вул. Перемоги, 44).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4582E">
        <w:rPr>
          <w:sz w:val="28"/>
          <w:szCs w:val="28"/>
        </w:rPr>
        <w:t xml:space="preserve">. Комунальна установа «Новоселівська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( 70620, Пологівський район, с. Новоселівка</w:t>
      </w:r>
      <w:r>
        <w:rPr>
          <w:sz w:val="28"/>
          <w:szCs w:val="28"/>
        </w:rPr>
        <w:t>,</w:t>
      </w:r>
      <w:r w:rsidRPr="0064582E">
        <w:rPr>
          <w:sz w:val="28"/>
          <w:szCs w:val="28"/>
        </w:rPr>
        <w:t xml:space="preserve"> вул. Гагаріна</w:t>
      </w:r>
      <w:r>
        <w:rPr>
          <w:sz w:val="28"/>
          <w:szCs w:val="28"/>
          <w:lang w:val="ru-RU"/>
        </w:rPr>
        <w:t>,</w:t>
      </w:r>
      <w:r w:rsidRPr="0064582E">
        <w:rPr>
          <w:sz w:val="28"/>
          <w:szCs w:val="28"/>
        </w:rPr>
        <w:t xml:space="preserve"> 81).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4582E">
        <w:rPr>
          <w:sz w:val="28"/>
          <w:szCs w:val="28"/>
        </w:rPr>
        <w:t xml:space="preserve">. Комунальна установа </w:t>
      </w:r>
      <w:r>
        <w:rPr>
          <w:sz w:val="28"/>
          <w:szCs w:val="28"/>
        </w:rPr>
        <w:t>«</w:t>
      </w:r>
      <w:r w:rsidRPr="0064582E">
        <w:rPr>
          <w:sz w:val="28"/>
          <w:szCs w:val="28"/>
        </w:rPr>
        <w:t xml:space="preserve">Пологівський заклад загальної середньої освіти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 № 5» Пологівської районної ради Запорізької області 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(70615, Пологівський район</w:t>
      </w:r>
      <w:r>
        <w:rPr>
          <w:sz w:val="28"/>
          <w:szCs w:val="28"/>
          <w:lang w:val="ru-RU"/>
        </w:rPr>
        <w:t>,</w:t>
      </w:r>
      <w:r w:rsidRPr="0064582E">
        <w:rPr>
          <w:sz w:val="28"/>
          <w:szCs w:val="28"/>
        </w:rPr>
        <w:t xml:space="preserve"> с. Пологи, вул. Центральна</w:t>
      </w:r>
      <w:r>
        <w:rPr>
          <w:sz w:val="28"/>
          <w:szCs w:val="28"/>
          <w:lang w:val="ru-RU"/>
        </w:rPr>
        <w:t>,</w:t>
      </w:r>
      <w:r w:rsidRPr="0064582E">
        <w:rPr>
          <w:sz w:val="28"/>
          <w:szCs w:val="28"/>
        </w:rPr>
        <w:t xml:space="preserve"> 188).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4582E">
        <w:rPr>
          <w:sz w:val="28"/>
          <w:szCs w:val="28"/>
        </w:rPr>
        <w:t xml:space="preserve">. Комунальна установа «Тарасівська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(70640, Пологівський район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с. Тарасівка, вул. Миру,</w:t>
      </w:r>
      <w:r w:rsidRPr="0064582E">
        <w:rPr>
          <w:sz w:val="28"/>
          <w:szCs w:val="28"/>
        </w:rPr>
        <w:t xml:space="preserve"> 78).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4582E">
        <w:rPr>
          <w:sz w:val="28"/>
          <w:szCs w:val="28"/>
        </w:rPr>
        <w:t xml:space="preserve">. Комунальна установа «Федорівська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 w:rsidRPr="0064582E">
        <w:rPr>
          <w:sz w:val="28"/>
          <w:szCs w:val="28"/>
        </w:rPr>
        <w:t>(70627, Пологівський район</w:t>
      </w:r>
      <w:r>
        <w:rPr>
          <w:sz w:val="28"/>
          <w:szCs w:val="28"/>
          <w:lang w:val="ru-RU"/>
        </w:rPr>
        <w:t>,</w:t>
      </w:r>
      <w:r w:rsidRPr="0064582E">
        <w:rPr>
          <w:sz w:val="28"/>
          <w:szCs w:val="28"/>
        </w:rPr>
        <w:t xml:space="preserve"> с. Федорівка, вул. Шкільна, 42).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4582E">
        <w:rPr>
          <w:sz w:val="28"/>
          <w:szCs w:val="28"/>
        </w:rPr>
        <w:t xml:space="preserve">. Комунальна установа «Шевченківська  загальноосвітня школа </w:t>
      </w:r>
      <w:r w:rsidRPr="0064582E">
        <w:rPr>
          <w:sz w:val="28"/>
          <w:szCs w:val="28"/>
          <w:lang w:val="en-US"/>
        </w:rPr>
        <w:t>I</w:t>
      </w:r>
      <w:r w:rsidRPr="0064582E">
        <w:rPr>
          <w:sz w:val="28"/>
          <w:szCs w:val="28"/>
        </w:rPr>
        <w:t>-</w:t>
      </w:r>
      <w:r w:rsidRPr="0064582E">
        <w:rPr>
          <w:sz w:val="28"/>
          <w:szCs w:val="28"/>
          <w:lang w:val="en-US"/>
        </w:rPr>
        <w:t>III</w:t>
      </w:r>
      <w:r w:rsidRPr="0064582E">
        <w:rPr>
          <w:sz w:val="28"/>
          <w:szCs w:val="28"/>
        </w:rPr>
        <w:t xml:space="preserve"> ступенів» Пологівської районної ради Запорізької області</w:t>
      </w:r>
    </w:p>
    <w:p w:rsidR="00F34180" w:rsidRPr="0064582E" w:rsidRDefault="00F34180" w:rsidP="0064582E">
      <w:pPr>
        <w:rPr>
          <w:sz w:val="28"/>
          <w:szCs w:val="28"/>
        </w:rPr>
      </w:pPr>
      <w:r w:rsidRPr="0064582E">
        <w:rPr>
          <w:sz w:val="28"/>
          <w:szCs w:val="28"/>
        </w:rPr>
        <w:t>(70642, Пологівський район</w:t>
      </w:r>
      <w:r>
        <w:rPr>
          <w:sz w:val="28"/>
          <w:szCs w:val="28"/>
          <w:lang w:val="ru-RU"/>
        </w:rPr>
        <w:t>,</w:t>
      </w:r>
      <w:r w:rsidRPr="0064582E">
        <w:rPr>
          <w:sz w:val="28"/>
          <w:szCs w:val="28"/>
        </w:rPr>
        <w:t xml:space="preserve"> с. Шевченкове, вул. Горького, 34-а).   </w:t>
      </w:r>
    </w:p>
    <w:p w:rsidR="00F34180" w:rsidRPr="0064582E" w:rsidRDefault="00F34180" w:rsidP="0064582E">
      <w:pPr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sz w:val="28"/>
          <w:szCs w:val="28"/>
        </w:rPr>
      </w:pP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64582E">
        <w:rPr>
          <w:b/>
          <w:bCs/>
          <w:i/>
          <w:iCs/>
          <w:sz w:val="28"/>
          <w:szCs w:val="28"/>
          <w:u w:val="single"/>
        </w:rPr>
        <w:t>Нерухоме майно (будівлі)</w:t>
      </w:r>
    </w:p>
    <w:p w:rsidR="00F34180" w:rsidRPr="0064582E" w:rsidRDefault="00F34180" w:rsidP="0064582E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F34180" w:rsidRDefault="00F34180" w:rsidP="006458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Будівля за адресою:  70608</w:t>
      </w:r>
      <w:r w:rsidRPr="0064582E">
        <w:rPr>
          <w:sz w:val="28"/>
          <w:szCs w:val="28"/>
        </w:rPr>
        <w:t>, м. Пологи, вул. Єдності , 32.</w:t>
      </w:r>
    </w:p>
    <w:p w:rsidR="00F34180" w:rsidRPr="0064582E" w:rsidRDefault="00F34180" w:rsidP="0064582E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F34180" w:rsidRDefault="00F34180" w:rsidP="0064582E">
      <w:pPr>
        <w:ind w:firstLine="708"/>
        <w:jc w:val="both"/>
        <w:rPr>
          <w:sz w:val="28"/>
          <w:szCs w:val="28"/>
        </w:rPr>
      </w:pPr>
    </w:p>
    <w:p w:rsidR="00F34180" w:rsidRDefault="00F34180" w:rsidP="00C1727B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C1727B">
        <w:rPr>
          <w:b/>
          <w:i/>
          <w:sz w:val="28"/>
          <w:szCs w:val="28"/>
          <w:u w:val="single"/>
        </w:rPr>
        <w:t xml:space="preserve">Корпоративні права </w:t>
      </w:r>
    </w:p>
    <w:p w:rsidR="00F34180" w:rsidRDefault="00F34180" w:rsidP="00193966">
      <w:pPr>
        <w:ind w:firstLine="708"/>
        <w:jc w:val="both"/>
        <w:rPr>
          <w:sz w:val="28"/>
          <w:szCs w:val="28"/>
        </w:rPr>
      </w:pPr>
    </w:p>
    <w:p w:rsidR="00F34180" w:rsidRDefault="00F34180" w:rsidP="001939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 24 % в уставному капіталі Товариства з обмеженою відповідальністю «КП Імпульс» </w:t>
      </w:r>
    </w:p>
    <w:p w:rsidR="00F34180" w:rsidRPr="00193966" w:rsidRDefault="00F34180" w:rsidP="001939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(70608</w:t>
      </w:r>
      <w:r w:rsidRPr="0064582E">
        <w:rPr>
          <w:sz w:val="28"/>
          <w:szCs w:val="28"/>
        </w:rPr>
        <w:t>,  м.</w:t>
      </w:r>
      <w:r>
        <w:rPr>
          <w:sz w:val="28"/>
          <w:szCs w:val="28"/>
        </w:rPr>
        <w:t xml:space="preserve"> Пологи, вул. Привокзальна, 13)</w:t>
      </w:r>
    </w:p>
    <w:p w:rsidR="00F34180" w:rsidRDefault="00F3418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4180" w:rsidRDefault="00F34180" w:rsidP="0064582E">
      <w:pPr>
        <w:jc w:val="both"/>
        <w:rPr>
          <w:sz w:val="28"/>
          <w:szCs w:val="28"/>
        </w:rPr>
      </w:pPr>
    </w:p>
    <w:p w:rsidR="00F34180" w:rsidRDefault="00F34180" w:rsidP="0064582E">
      <w:pPr>
        <w:jc w:val="both"/>
        <w:rPr>
          <w:sz w:val="28"/>
          <w:szCs w:val="28"/>
        </w:rPr>
      </w:pPr>
    </w:p>
    <w:p w:rsidR="00F34180" w:rsidRDefault="00F3418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F34180" w:rsidRDefault="00F3418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F34180" w:rsidRPr="0064582E" w:rsidRDefault="00F34180" w:rsidP="00645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     В.В. Кошель  </w:t>
      </w:r>
    </w:p>
    <w:sectPr w:rsidR="00F34180" w:rsidRPr="0064582E" w:rsidSect="00FC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82E"/>
    <w:rsid w:val="000065B3"/>
    <w:rsid w:val="00007AD2"/>
    <w:rsid w:val="00067F56"/>
    <w:rsid w:val="00090F0D"/>
    <w:rsid w:val="001433F1"/>
    <w:rsid w:val="00193966"/>
    <w:rsid w:val="001F161A"/>
    <w:rsid w:val="00252350"/>
    <w:rsid w:val="002B1C80"/>
    <w:rsid w:val="002F7D73"/>
    <w:rsid w:val="003066E2"/>
    <w:rsid w:val="00400A58"/>
    <w:rsid w:val="00434543"/>
    <w:rsid w:val="00496F34"/>
    <w:rsid w:val="004F23A6"/>
    <w:rsid w:val="0064582E"/>
    <w:rsid w:val="0067063D"/>
    <w:rsid w:val="006A0EDB"/>
    <w:rsid w:val="00804749"/>
    <w:rsid w:val="00860AE8"/>
    <w:rsid w:val="008D0A97"/>
    <w:rsid w:val="009040C5"/>
    <w:rsid w:val="00912065"/>
    <w:rsid w:val="00932F2C"/>
    <w:rsid w:val="00A14888"/>
    <w:rsid w:val="00A1751B"/>
    <w:rsid w:val="00A250BF"/>
    <w:rsid w:val="00A971D1"/>
    <w:rsid w:val="00AD56FC"/>
    <w:rsid w:val="00B21F3A"/>
    <w:rsid w:val="00BB4B54"/>
    <w:rsid w:val="00BF0DAF"/>
    <w:rsid w:val="00C1727B"/>
    <w:rsid w:val="00C81100"/>
    <w:rsid w:val="00CA4056"/>
    <w:rsid w:val="00D13A9A"/>
    <w:rsid w:val="00DA0B74"/>
    <w:rsid w:val="00E52027"/>
    <w:rsid w:val="00EA2352"/>
    <w:rsid w:val="00EA4BFD"/>
    <w:rsid w:val="00EE0A5B"/>
    <w:rsid w:val="00F14EB5"/>
    <w:rsid w:val="00F34180"/>
    <w:rsid w:val="00FC540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82E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582E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58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582E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4582E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64582E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64582E"/>
    <w:pPr>
      <w:jc w:val="both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4582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4582E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4582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520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202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3</Pages>
  <Words>2857</Words>
  <Characters>1630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cp:lastPrinted>2020-02-25T14:15:00Z</cp:lastPrinted>
  <dcterms:created xsi:type="dcterms:W3CDTF">2020-01-17T08:01:00Z</dcterms:created>
  <dcterms:modified xsi:type="dcterms:W3CDTF">2020-02-26T06:44:00Z</dcterms:modified>
</cp:coreProperties>
</file>